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909" w:rsidRPr="006A1613" w:rsidRDefault="00373909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373909" w:rsidRDefault="00373909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373909" w:rsidRPr="006A1613" w:rsidRDefault="00373909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373909" w:rsidRPr="006A1613" w:rsidRDefault="00373909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От 12.11.2021 №314</w:t>
      </w:r>
    </w:p>
    <w:p w:rsidR="00373909" w:rsidRDefault="00373909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3909" w:rsidRPr="00BE67C9" w:rsidRDefault="0037390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373909" w:rsidRDefault="0037390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  <w:bookmarkStart w:id="0" w:name="_GoBack"/>
      <w:bookmarkEnd w:id="0"/>
    </w:p>
    <w:p w:rsidR="00373909" w:rsidRPr="00BE67C9" w:rsidRDefault="00373909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67C9">
        <w:rPr>
          <w:rFonts w:ascii="Times New Roman" w:hAnsi="Times New Roman" w:cs="Times New Roman"/>
          <w:b/>
          <w:bCs/>
          <w:sz w:val="28"/>
          <w:szCs w:val="28"/>
        </w:rPr>
        <w:t>Унечск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 Брянской области за 9 месяцев 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BE67C9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373909" w:rsidRDefault="00373909" w:rsidP="000E2C69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62"/>
        <w:gridCol w:w="1520"/>
      </w:tblGrid>
      <w:tr w:rsidR="00373909" w:rsidRPr="002751B1">
        <w:trPr>
          <w:trHeight w:val="630"/>
        </w:trPr>
        <w:tc>
          <w:tcPr>
            <w:tcW w:w="8662" w:type="dxa"/>
          </w:tcPr>
          <w:p w:rsidR="00373909" w:rsidRPr="002751B1" w:rsidRDefault="00373909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0" w:type="dxa"/>
          </w:tcPr>
          <w:p w:rsidR="00373909" w:rsidRPr="002751B1" w:rsidRDefault="00373909" w:rsidP="009961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</w:t>
            </w:r>
          </w:p>
        </w:tc>
      </w:tr>
      <w:tr w:rsidR="00373909" w:rsidRPr="002751B1">
        <w:trPr>
          <w:trHeight w:val="288"/>
        </w:trPr>
        <w:tc>
          <w:tcPr>
            <w:tcW w:w="8662" w:type="dxa"/>
          </w:tcPr>
          <w:p w:rsidR="00373909" w:rsidRPr="002751B1" w:rsidRDefault="00373909" w:rsidP="006617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</w:p>
        </w:tc>
        <w:tc>
          <w:tcPr>
            <w:tcW w:w="1520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3909" w:rsidRPr="002751B1">
        <w:trPr>
          <w:trHeight w:val="263"/>
        </w:trPr>
        <w:tc>
          <w:tcPr>
            <w:tcW w:w="8662" w:type="dxa"/>
          </w:tcPr>
          <w:p w:rsidR="00373909" w:rsidRPr="002751B1" w:rsidRDefault="00373909" w:rsidP="00C01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районе (человек)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5EBC">
              <w:rPr>
                <w:rFonts w:ascii="Times New Roman" w:hAnsi="Times New Roman" w:cs="Times New Roman"/>
                <w:sz w:val="24"/>
                <w:szCs w:val="24"/>
              </w:rPr>
              <w:t>33391</w:t>
            </w:r>
          </w:p>
        </w:tc>
      </w:tr>
      <w:tr w:rsidR="00373909" w:rsidRPr="002751B1">
        <w:trPr>
          <w:trHeight w:val="268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sz w:val="24"/>
                <w:szCs w:val="24"/>
              </w:rPr>
              <w:t>Количество родившихся  (человек)</w:t>
            </w:r>
          </w:p>
        </w:tc>
        <w:tc>
          <w:tcPr>
            <w:tcW w:w="1520" w:type="dxa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EBC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373909" w:rsidRPr="002751B1">
        <w:trPr>
          <w:trHeight w:val="27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sz w:val="24"/>
                <w:szCs w:val="24"/>
              </w:rPr>
              <w:t>Количество умерших  (человек)</w:t>
            </w:r>
          </w:p>
        </w:tc>
        <w:tc>
          <w:tcPr>
            <w:tcW w:w="1520" w:type="dxa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EBC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373909" w:rsidRPr="002751B1">
        <w:trPr>
          <w:trHeight w:val="262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520" w:type="dxa"/>
            <w:vAlign w:val="center"/>
          </w:tcPr>
          <w:p w:rsidR="00373909" w:rsidRPr="002C50C7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C7"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</w:tr>
      <w:tr w:rsidR="00373909" w:rsidRPr="002751B1">
        <w:trPr>
          <w:trHeight w:val="25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520" w:type="dxa"/>
            <w:vAlign w:val="center"/>
          </w:tcPr>
          <w:p w:rsidR="00373909" w:rsidRPr="002C50C7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50C7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373909" w:rsidRPr="002751B1">
        <w:trPr>
          <w:trHeight w:val="256"/>
        </w:trPr>
        <w:tc>
          <w:tcPr>
            <w:tcW w:w="8662" w:type="dxa"/>
          </w:tcPr>
          <w:p w:rsidR="00373909" w:rsidRPr="002751B1" w:rsidRDefault="00373909" w:rsidP="002900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520" w:type="dxa"/>
          </w:tcPr>
          <w:p w:rsidR="00373909" w:rsidRPr="00185EBC" w:rsidRDefault="00373909" w:rsidP="00DC4B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750"/>
        </w:trPr>
        <w:tc>
          <w:tcPr>
            <w:tcW w:w="8662" w:type="dxa"/>
            <w:vAlign w:val="bottom"/>
          </w:tcPr>
          <w:p w:rsidR="00373909" w:rsidRPr="002751B1" w:rsidRDefault="00373909" w:rsidP="00BE67C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BE67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2519,9</w:t>
            </w:r>
          </w:p>
        </w:tc>
      </w:tr>
      <w:tr w:rsidR="00373909" w:rsidRPr="002751B1">
        <w:trPr>
          <w:trHeight w:val="240"/>
        </w:trPr>
        <w:tc>
          <w:tcPr>
            <w:tcW w:w="8662" w:type="dxa"/>
            <w:vAlign w:val="bottom"/>
          </w:tcPr>
          <w:p w:rsidR="00373909" w:rsidRPr="00F52B46" w:rsidRDefault="00373909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373909" w:rsidRPr="002751B1">
        <w:trPr>
          <w:trHeight w:val="240"/>
        </w:trPr>
        <w:tc>
          <w:tcPr>
            <w:tcW w:w="8662" w:type="dxa"/>
            <w:vAlign w:val="bottom"/>
          </w:tcPr>
          <w:p w:rsidR="00373909" w:rsidRPr="00F52B46" w:rsidRDefault="00373909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394"/>
        </w:trPr>
        <w:tc>
          <w:tcPr>
            <w:tcW w:w="8662" w:type="dxa"/>
          </w:tcPr>
          <w:p w:rsidR="00373909" w:rsidRPr="00F52B46" w:rsidRDefault="00373909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978,3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52B46" w:rsidRDefault="0037390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52B46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275,9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52B46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52B46" w:rsidRDefault="00373909" w:rsidP="00BE67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52B46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D66E4" w:rsidRDefault="00373909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6E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751B1" w:rsidRDefault="00373909" w:rsidP="0029006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229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F003A7" w:rsidRDefault="00373909" w:rsidP="00002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3A7">
              <w:rPr>
                <w:rFonts w:ascii="Times New Roman" w:hAnsi="Times New Roman" w:cs="Times New Roman"/>
                <w:sz w:val="24"/>
                <w:szCs w:val="24"/>
              </w:rPr>
              <w:t>Посевные площади с/х культур, тыс. га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28F3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 w:cs="Times New Roman"/>
                <w:sz w:val="24"/>
                <w:szCs w:val="24"/>
              </w:rPr>
              <w:t>Производство важнейших видов продукции в натуральном выражении: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177BA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7BA">
              <w:rPr>
                <w:rFonts w:ascii="Times New Roman" w:hAnsi="Times New Roman" w:cs="Times New Roman"/>
                <w:sz w:val="24"/>
                <w:szCs w:val="24"/>
              </w:rPr>
              <w:t>Валовой сбор зерна (без кукурузы) по категориям всех хозяйств,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39,6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177BA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8F4">
              <w:rPr>
                <w:rFonts w:ascii="Times New Roman" w:hAnsi="Times New Roman" w:cs="Times New Roman"/>
                <w:sz w:val="24"/>
                <w:szCs w:val="24"/>
              </w:rPr>
              <w:t>107,3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177BA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7BA">
              <w:rPr>
                <w:rFonts w:ascii="Times New Roman" w:hAnsi="Times New Roman" w:cs="Times New Roman"/>
                <w:sz w:val="24"/>
                <w:szCs w:val="24"/>
              </w:rPr>
              <w:t>Валовой сбор картофеля,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C08F4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6739C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Молоко, тыс. тонн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хозяйствах всех категорий</w:t>
            </w: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, тыс.шт.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4370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2751B1" w:rsidRDefault="00373909" w:rsidP="0029006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09FA">
              <w:rPr>
                <w:rFonts w:ascii="Times New Roman" w:hAnsi="Times New Roman" w:cs="Times New Roman"/>
                <w:sz w:val="24"/>
                <w:szCs w:val="24"/>
              </w:rPr>
              <w:t>Численность скота в СХТ, включая КФХ: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2900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6739C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крупный рогатый скот,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8F0288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20457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6739C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8F0288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6739C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в том числе коров, голов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8F0288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4533</w:t>
            </w:r>
          </w:p>
        </w:tc>
      </w:tr>
      <w:tr w:rsidR="00373909" w:rsidRPr="002751B1">
        <w:trPr>
          <w:trHeight w:val="181"/>
        </w:trPr>
        <w:tc>
          <w:tcPr>
            <w:tcW w:w="8662" w:type="dxa"/>
          </w:tcPr>
          <w:p w:rsidR="00373909" w:rsidRPr="006739C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9C3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8F0288" w:rsidRDefault="00373909" w:rsidP="00290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28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373909" w:rsidRPr="002751B1">
        <w:trPr>
          <w:trHeight w:val="310"/>
        </w:trPr>
        <w:tc>
          <w:tcPr>
            <w:tcW w:w="8662" w:type="dxa"/>
          </w:tcPr>
          <w:p w:rsidR="00373909" w:rsidRPr="002751B1" w:rsidRDefault="00373909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A75FB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330"/>
        </w:trPr>
        <w:tc>
          <w:tcPr>
            <w:tcW w:w="8662" w:type="dxa"/>
          </w:tcPr>
          <w:p w:rsidR="00373909" w:rsidRPr="00A75FB4" w:rsidRDefault="0037390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 (млн. 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январь-июнь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95C7B" w:rsidRDefault="00373909" w:rsidP="00D76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33340,2</w:t>
            </w:r>
          </w:p>
        </w:tc>
      </w:tr>
      <w:tr w:rsidR="00373909" w:rsidRPr="002751B1">
        <w:trPr>
          <w:trHeight w:val="167"/>
        </w:trPr>
        <w:tc>
          <w:tcPr>
            <w:tcW w:w="8662" w:type="dxa"/>
          </w:tcPr>
          <w:p w:rsidR="00373909" w:rsidRPr="00A75FB4" w:rsidRDefault="0037390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A95C7B" w:rsidRDefault="00373909" w:rsidP="00ED37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103,8%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75FB4" w:rsidRDefault="0037390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 (кв. м общей площади)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4 592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2751B1" w:rsidRDefault="00373909" w:rsidP="00162C5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муниципального района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 год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385D1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841809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BE67C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212151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520" w:type="dxa"/>
            <w:vAlign w:val="center"/>
          </w:tcPr>
          <w:p w:rsidR="00373909" w:rsidRPr="00A95C7B" w:rsidRDefault="0037390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186 118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520" w:type="dxa"/>
            <w:vAlign w:val="center"/>
          </w:tcPr>
          <w:p w:rsidR="00373909" w:rsidRPr="00A95C7B" w:rsidRDefault="003739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26 033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385D1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629 658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520" w:type="dxa"/>
            <w:vAlign w:val="center"/>
          </w:tcPr>
          <w:p w:rsidR="00373909" w:rsidRPr="00A95C7B" w:rsidRDefault="00373909" w:rsidP="00385D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869 047</w:t>
            </w:r>
          </w:p>
        </w:tc>
      </w:tr>
      <w:tr w:rsidR="00373909" w:rsidRPr="002751B1">
        <w:trPr>
          <w:trHeight w:val="317"/>
        </w:trPr>
        <w:tc>
          <w:tcPr>
            <w:tcW w:w="8662" w:type="dxa"/>
          </w:tcPr>
          <w:p w:rsidR="00373909" w:rsidRPr="00AE4CE3" w:rsidRDefault="00373909" w:rsidP="00290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520" w:type="dxa"/>
            <w:vAlign w:val="center"/>
          </w:tcPr>
          <w:p w:rsidR="00373909" w:rsidRPr="00A95C7B" w:rsidRDefault="00373909" w:rsidP="00DA39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C7B">
              <w:rPr>
                <w:rFonts w:ascii="Times New Roman" w:hAnsi="Times New Roman" w:cs="Times New Roman"/>
                <w:sz w:val="24"/>
                <w:szCs w:val="24"/>
              </w:rPr>
              <w:t>-27 238</w:t>
            </w:r>
          </w:p>
        </w:tc>
      </w:tr>
      <w:tr w:rsidR="00373909" w:rsidRPr="002751B1">
        <w:trPr>
          <w:trHeight w:val="310"/>
        </w:trPr>
        <w:tc>
          <w:tcPr>
            <w:tcW w:w="8662" w:type="dxa"/>
          </w:tcPr>
          <w:p w:rsidR="00373909" w:rsidRPr="002751B1" w:rsidRDefault="00373909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E363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307"/>
        </w:trPr>
        <w:tc>
          <w:tcPr>
            <w:tcW w:w="8662" w:type="dxa"/>
          </w:tcPr>
          <w:p w:rsidR="00373909" w:rsidRPr="005226FB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FB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(крупные и средние предприятия)</w:t>
            </w:r>
            <w:r w:rsidRPr="005226FB"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</w:p>
        </w:tc>
        <w:tc>
          <w:tcPr>
            <w:tcW w:w="1520" w:type="dxa"/>
            <w:vAlign w:val="center"/>
          </w:tcPr>
          <w:p w:rsidR="00373909" w:rsidRPr="00B42AF2" w:rsidRDefault="00373909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AF2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</w:p>
        </w:tc>
      </w:tr>
      <w:tr w:rsidR="00373909" w:rsidRPr="002751B1">
        <w:trPr>
          <w:trHeight w:val="266"/>
        </w:trPr>
        <w:tc>
          <w:tcPr>
            <w:tcW w:w="8662" w:type="dxa"/>
          </w:tcPr>
          <w:p w:rsidR="00373909" w:rsidRPr="005226FB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6FB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373909" w:rsidRPr="00B42AF2" w:rsidRDefault="00373909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AF2">
              <w:rPr>
                <w:rFonts w:ascii="Times New Roman" w:hAnsi="Times New Roman" w:cs="Times New Roman"/>
                <w:sz w:val="24"/>
                <w:szCs w:val="24"/>
              </w:rPr>
              <w:t>114,4</w:t>
            </w:r>
          </w:p>
        </w:tc>
      </w:tr>
      <w:tr w:rsidR="00373909" w:rsidRPr="002751B1">
        <w:trPr>
          <w:trHeight w:val="310"/>
        </w:trPr>
        <w:tc>
          <w:tcPr>
            <w:tcW w:w="8662" w:type="dxa"/>
          </w:tcPr>
          <w:p w:rsidR="00373909" w:rsidRPr="00A75FB4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Среднемесячная пенсия по району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начало года</w:t>
            </w: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B42AF2" w:rsidRDefault="00373909" w:rsidP="00EF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AF2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373909" w:rsidRPr="002751B1">
        <w:trPr>
          <w:trHeight w:val="232"/>
        </w:trPr>
        <w:tc>
          <w:tcPr>
            <w:tcW w:w="8662" w:type="dxa"/>
          </w:tcPr>
          <w:p w:rsidR="00373909" w:rsidRPr="00A75FB4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5FB4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B42AF2" w:rsidRDefault="00373909" w:rsidP="00746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AF2">
              <w:rPr>
                <w:rFonts w:ascii="Times New Roman" w:hAnsi="Times New Roman" w:cs="Times New Roman"/>
                <w:sz w:val="24"/>
                <w:szCs w:val="24"/>
              </w:rPr>
              <w:t>105,8%</w:t>
            </w:r>
          </w:p>
        </w:tc>
      </w:tr>
      <w:tr w:rsidR="00373909" w:rsidRPr="002751B1">
        <w:trPr>
          <w:trHeight w:val="367"/>
        </w:trPr>
        <w:tc>
          <w:tcPr>
            <w:tcW w:w="8662" w:type="dxa"/>
          </w:tcPr>
          <w:p w:rsidR="00373909" w:rsidRPr="00FC604A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604A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520" w:type="dxa"/>
            <w:shd w:val="clear" w:color="000000" w:fill="FFFFFF"/>
            <w:vAlign w:val="center"/>
          </w:tcPr>
          <w:p w:rsidR="00373909" w:rsidRPr="00185EBC" w:rsidRDefault="00373909" w:rsidP="004C244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42AF2">
              <w:rPr>
                <w:rFonts w:ascii="Times New Roman" w:hAnsi="Times New Roman" w:cs="Times New Roman"/>
                <w:sz w:val="24"/>
                <w:szCs w:val="24"/>
              </w:rPr>
              <w:t>11 280</w:t>
            </w:r>
          </w:p>
        </w:tc>
      </w:tr>
      <w:tr w:rsidR="00373909" w:rsidRPr="002751B1">
        <w:trPr>
          <w:trHeight w:val="416"/>
        </w:trPr>
        <w:tc>
          <w:tcPr>
            <w:tcW w:w="8662" w:type="dxa"/>
          </w:tcPr>
          <w:p w:rsidR="00373909" w:rsidRPr="00AE4CE3" w:rsidRDefault="00373909" w:rsidP="00D05F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безработных, человек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0F757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6CF6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373909" w:rsidRPr="002751B1">
        <w:trPr>
          <w:trHeight w:val="182"/>
        </w:trPr>
        <w:tc>
          <w:tcPr>
            <w:tcW w:w="8662" w:type="dxa"/>
          </w:tcPr>
          <w:p w:rsidR="00373909" w:rsidRPr="00AE4CE3" w:rsidRDefault="00373909" w:rsidP="00356C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E3">
              <w:rPr>
                <w:rFonts w:ascii="Times New Roman" w:hAnsi="Times New Roman" w:cs="Times New Roman"/>
                <w:sz w:val="24"/>
                <w:szCs w:val="24"/>
              </w:rPr>
              <w:t>Уровень безработицы, %</w:t>
            </w:r>
          </w:p>
        </w:tc>
        <w:tc>
          <w:tcPr>
            <w:tcW w:w="1520" w:type="dxa"/>
            <w:vAlign w:val="center"/>
          </w:tcPr>
          <w:p w:rsidR="00373909" w:rsidRPr="00356CF6" w:rsidRDefault="00373909" w:rsidP="003A07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F6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73909" w:rsidRPr="002751B1">
        <w:trPr>
          <w:trHeight w:val="182"/>
        </w:trPr>
        <w:tc>
          <w:tcPr>
            <w:tcW w:w="8662" w:type="dxa"/>
          </w:tcPr>
          <w:p w:rsidR="00373909" w:rsidRPr="001F2CE7" w:rsidRDefault="00373909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CE7">
              <w:rPr>
                <w:rFonts w:ascii="Times New Roman" w:hAnsi="Times New Roman" w:cs="Times New Roman"/>
                <w:sz w:val="24"/>
                <w:szCs w:val="24"/>
              </w:rPr>
              <w:t>Количество вакансий,ед.</w:t>
            </w:r>
          </w:p>
        </w:tc>
        <w:tc>
          <w:tcPr>
            <w:tcW w:w="1520" w:type="dxa"/>
            <w:vAlign w:val="center"/>
          </w:tcPr>
          <w:p w:rsidR="00373909" w:rsidRPr="00356CF6" w:rsidRDefault="00373909" w:rsidP="000D7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F6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373909" w:rsidRPr="002751B1">
        <w:trPr>
          <w:trHeight w:val="300"/>
        </w:trPr>
        <w:tc>
          <w:tcPr>
            <w:tcW w:w="8662" w:type="dxa"/>
          </w:tcPr>
          <w:p w:rsidR="00373909" w:rsidRPr="002751B1" w:rsidRDefault="00373909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F52B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3909" w:rsidRPr="002751B1">
        <w:trPr>
          <w:trHeight w:val="300"/>
        </w:trPr>
        <w:tc>
          <w:tcPr>
            <w:tcW w:w="8662" w:type="dxa"/>
          </w:tcPr>
          <w:p w:rsidR="00373909" w:rsidRPr="00475048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520" w:type="dxa"/>
            <w:vAlign w:val="center"/>
          </w:tcPr>
          <w:p w:rsidR="00373909" w:rsidRPr="003A6505" w:rsidRDefault="00373909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505">
              <w:rPr>
                <w:rFonts w:ascii="Times New Roman" w:hAnsi="Times New Roman" w:cs="Times New Roman"/>
                <w:sz w:val="24"/>
                <w:szCs w:val="24"/>
              </w:rPr>
              <w:t>1 620,6</w:t>
            </w:r>
          </w:p>
        </w:tc>
      </w:tr>
      <w:tr w:rsidR="00373909" w:rsidRPr="002751B1">
        <w:trPr>
          <w:trHeight w:val="300"/>
        </w:trPr>
        <w:tc>
          <w:tcPr>
            <w:tcW w:w="8662" w:type="dxa"/>
          </w:tcPr>
          <w:p w:rsidR="00373909" w:rsidRPr="00475048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373909" w:rsidRPr="003A6505" w:rsidRDefault="00373909" w:rsidP="00C24E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505">
              <w:rPr>
                <w:rFonts w:ascii="Times New Roman" w:hAnsi="Times New Roman" w:cs="Times New Roman"/>
                <w:sz w:val="24"/>
                <w:szCs w:val="24"/>
              </w:rPr>
              <w:t>106,9 %</w:t>
            </w:r>
          </w:p>
        </w:tc>
      </w:tr>
      <w:tr w:rsidR="00373909" w:rsidRPr="002751B1">
        <w:trPr>
          <w:trHeight w:val="575"/>
        </w:trPr>
        <w:tc>
          <w:tcPr>
            <w:tcW w:w="8662" w:type="dxa"/>
          </w:tcPr>
          <w:p w:rsidR="00373909" w:rsidRPr="00475048" w:rsidRDefault="00373909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520" w:type="dxa"/>
            <w:vAlign w:val="center"/>
          </w:tcPr>
          <w:p w:rsidR="00373909" w:rsidRPr="00185EBC" w:rsidRDefault="00373909" w:rsidP="00C24E1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01439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73909" w:rsidRPr="002751B1">
        <w:trPr>
          <w:trHeight w:val="273"/>
        </w:trPr>
        <w:tc>
          <w:tcPr>
            <w:tcW w:w="8662" w:type="dxa"/>
          </w:tcPr>
          <w:p w:rsidR="00373909" w:rsidRPr="00475048" w:rsidRDefault="00373909" w:rsidP="00111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(без субъектов малого и среднего предпринимательства)</w:t>
            </w: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1520" w:type="dxa"/>
            <w:vAlign w:val="center"/>
          </w:tcPr>
          <w:p w:rsidR="00373909" w:rsidRPr="00901439" w:rsidRDefault="00373909" w:rsidP="00D91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39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373909" w:rsidRPr="002751B1">
        <w:trPr>
          <w:trHeight w:val="273"/>
        </w:trPr>
        <w:tc>
          <w:tcPr>
            <w:tcW w:w="8662" w:type="dxa"/>
          </w:tcPr>
          <w:p w:rsidR="00373909" w:rsidRPr="00475048" w:rsidRDefault="00373909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520" w:type="dxa"/>
            <w:vAlign w:val="center"/>
          </w:tcPr>
          <w:p w:rsidR="00373909" w:rsidRPr="00901439" w:rsidRDefault="00373909" w:rsidP="00293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39">
              <w:rPr>
                <w:rFonts w:ascii="Times New Roman" w:hAnsi="Times New Roman" w:cs="Times New Roman"/>
                <w:sz w:val="24"/>
                <w:szCs w:val="24"/>
              </w:rPr>
              <w:t>57,6 %</w:t>
            </w:r>
          </w:p>
        </w:tc>
      </w:tr>
    </w:tbl>
    <w:p w:rsidR="00373909" w:rsidRPr="002751B1" w:rsidRDefault="00373909">
      <w:pPr>
        <w:rPr>
          <w:color w:val="FF0000"/>
          <w:sz w:val="24"/>
          <w:szCs w:val="24"/>
        </w:rPr>
      </w:pPr>
    </w:p>
    <w:sectPr w:rsidR="00373909" w:rsidRPr="002751B1" w:rsidSect="00CC5145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909" w:rsidRDefault="00373909" w:rsidP="00B24FCF">
      <w:r>
        <w:separator/>
      </w:r>
    </w:p>
  </w:endnote>
  <w:endnote w:type="continuationSeparator" w:id="1">
    <w:p w:rsidR="00373909" w:rsidRDefault="00373909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909" w:rsidRDefault="00373909" w:rsidP="00B24FCF">
      <w:r>
        <w:separator/>
      </w:r>
    </w:p>
  </w:footnote>
  <w:footnote w:type="continuationSeparator" w:id="1">
    <w:p w:rsidR="00373909" w:rsidRDefault="00373909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028F3"/>
    <w:rsid w:val="00021003"/>
    <w:rsid w:val="000215D7"/>
    <w:rsid w:val="00024F95"/>
    <w:rsid w:val="00070CB1"/>
    <w:rsid w:val="000803F3"/>
    <w:rsid w:val="00082CE6"/>
    <w:rsid w:val="000C2EC4"/>
    <w:rsid w:val="000D7CBB"/>
    <w:rsid w:val="000E2C69"/>
    <w:rsid w:val="000F31AB"/>
    <w:rsid w:val="000F6E7D"/>
    <w:rsid w:val="000F757A"/>
    <w:rsid w:val="00111395"/>
    <w:rsid w:val="00141CE6"/>
    <w:rsid w:val="00162C5A"/>
    <w:rsid w:val="00172A21"/>
    <w:rsid w:val="00174021"/>
    <w:rsid w:val="00175217"/>
    <w:rsid w:val="00176AAF"/>
    <w:rsid w:val="00177FF2"/>
    <w:rsid w:val="00185EBC"/>
    <w:rsid w:val="00190527"/>
    <w:rsid w:val="001A1DDC"/>
    <w:rsid w:val="001A3021"/>
    <w:rsid w:val="001C1A02"/>
    <w:rsid w:val="001C2698"/>
    <w:rsid w:val="001D3834"/>
    <w:rsid w:val="001E7A07"/>
    <w:rsid w:val="001F204E"/>
    <w:rsid w:val="001F2CE7"/>
    <w:rsid w:val="001F6C82"/>
    <w:rsid w:val="002177BA"/>
    <w:rsid w:val="002233D9"/>
    <w:rsid w:val="00241A98"/>
    <w:rsid w:val="00242AA4"/>
    <w:rsid w:val="002662B5"/>
    <w:rsid w:val="002751B1"/>
    <w:rsid w:val="002836B6"/>
    <w:rsid w:val="0029006A"/>
    <w:rsid w:val="0029307B"/>
    <w:rsid w:val="00295E49"/>
    <w:rsid w:val="002B2A69"/>
    <w:rsid w:val="002C50C7"/>
    <w:rsid w:val="002D3665"/>
    <w:rsid w:val="002D4570"/>
    <w:rsid w:val="0034410F"/>
    <w:rsid w:val="00356CF6"/>
    <w:rsid w:val="00373909"/>
    <w:rsid w:val="00380C8E"/>
    <w:rsid w:val="00385D16"/>
    <w:rsid w:val="00385DB2"/>
    <w:rsid w:val="00390204"/>
    <w:rsid w:val="00390B51"/>
    <w:rsid w:val="00391229"/>
    <w:rsid w:val="00394296"/>
    <w:rsid w:val="00396D34"/>
    <w:rsid w:val="003A075C"/>
    <w:rsid w:val="003A3AAD"/>
    <w:rsid w:val="003A6505"/>
    <w:rsid w:val="003B03E4"/>
    <w:rsid w:val="003B4ECE"/>
    <w:rsid w:val="003C0C99"/>
    <w:rsid w:val="003C4105"/>
    <w:rsid w:val="003D722C"/>
    <w:rsid w:val="00420E7E"/>
    <w:rsid w:val="00437202"/>
    <w:rsid w:val="00462009"/>
    <w:rsid w:val="004634BA"/>
    <w:rsid w:val="004656CD"/>
    <w:rsid w:val="00475048"/>
    <w:rsid w:val="00480521"/>
    <w:rsid w:val="00483FC0"/>
    <w:rsid w:val="0048516B"/>
    <w:rsid w:val="004C2448"/>
    <w:rsid w:val="004D2ED4"/>
    <w:rsid w:val="0051138F"/>
    <w:rsid w:val="005226FB"/>
    <w:rsid w:val="00535D5D"/>
    <w:rsid w:val="005467E7"/>
    <w:rsid w:val="00590C58"/>
    <w:rsid w:val="005942B8"/>
    <w:rsid w:val="0059487A"/>
    <w:rsid w:val="00596D0B"/>
    <w:rsid w:val="005A08C1"/>
    <w:rsid w:val="005D0B99"/>
    <w:rsid w:val="005E7FAF"/>
    <w:rsid w:val="005F34C2"/>
    <w:rsid w:val="006017E0"/>
    <w:rsid w:val="00601F78"/>
    <w:rsid w:val="00605F45"/>
    <w:rsid w:val="006214B6"/>
    <w:rsid w:val="00622358"/>
    <w:rsid w:val="00640EEA"/>
    <w:rsid w:val="006545AA"/>
    <w:rsid w:val="00660626"/>
    <w:rsid w:val="006617BA"/>
    <w:rsid w:val="006737F9"/>
    <w:rsid w:val="006739C3"/>
    <w:rsid w:val="00674A06"/>
    <w:rsid w:val="0068575F"/>
    <w:rsid w:val="006923D8"/>
    <w:rsid w:val="006A1613"/>
    <w:rsid w:val="006B4344"/>
    <w:rsid w:val="006D64DB"/>
    <w:rsid w:val="007059D3"/>
    <w:rsid w:val="00712F98"/>
    <w:rsid w:val="007210E4"/>
    <w:rsid w:val="00723ED3"/>
    <w:rsid w:val="00735C49"/>
    <w:rsid w:val="007442C3"/>
    <w:rsid w:val="0074635A"/>
    <w:rsid w:val="00760699"/>
    <w:rsid w:val="00766F64"/>
    <w:rsid w:val="007705B2"/>
    <w:rsid w:val="00786265"/>
    <w:rsid w:val="007B2345"/>
    <w:rsid w:val="007B25C0"/>
    <w:rsid w:val="007B3819"/>
    <w:rsid w:val="007B4B5B"/>
    <w:rsid w:val="007C08F4"/>
    <w:rsid w:val="007D4617"/>
    <w:rsid w:val="007E09FA"/>
    <w:rsid w:val="007E35EB"/>
    <w:rsid w:val="00811E56"/>
    <w:rsid w:val="00812A33"/>
    <w:rsid w:val="0081574D"/>
    <w:rsid w:val="00825BA5"/>
    <w:rsid w:val="00836250"/>
    <w:rsid w:val="00852185"/>
    <w:rsid w:val="00867F99"/>
    <w:rsid w:val="00876BAA"/>
    <w:rsid w:val="0088145F"/>
    <w:rsid w:val="00896038"/>
    <w:rsid w:val="00896FEE"/>
    <w:rsid w:val="008B03B3"/>
    <w:rsid w:val="008C5983"/>
    <w:rsid w:val="008E2B7E"/>
    <w:rsid w:val="008F0288"/>
    <w:rsid w:val="00901439"/>
    <w:rsid w:val="00916196"/>
    <w:rsid w:val="00927BEB"/>
    <w:rsid w:val="009558FB"/>
    <w:rsid w:val="00977DE5"/>
    <w:rsid w:val="00995525"/>
    <w:rsid w:val="00996125"/>
    <w:rsid w:val="009A3C65"/>
    <w:rsid w:val="009D0CB2"/>
    <w:rsid w:val="009E20D9"/>
    <w:rsid w:val="009F1328"/>
    <w:rsid w:val="009F4EFA"/>
    <w:rsid w:val="009F7CF3"/>
    <w:rsid w:val="00A520A2"/>
    <w:rsid w:val="00A67F2D"/>
    <w:rsid w:val="00A75FB4"/>
    <w:rsid w:val="00A95C7B"/>
    <w:rsid w:val="00AB5E7B"/>
    <w:rsid w:val="00AB6BBA"/>
    <w:rsid w:val="00AD66E4"/>
    <w:rsid w:val="00AE4CE3"/>
    <w:rsid w:val="00B00816"/>
    <w:rsid w:val="00B03204"/>
    <w:rsid w:val="00B078C3"/>
    <w:rsid w:val="00B0791C"/>
    <w:rsid w:val="00B229D0"/>
    <w:rsid w:val="00B24FCF"/>
    <w:rsid w:val="00B317B1"/>
    <w:rsid w:val="00B425CB"/>
    <w:rsid w:val="00B42AF2"/>
    <w:rsid w:val="00B55A2E"/>
    <w:rsid w:val="00B66C28"/>
    <w:rsid w:val="00B7274B"/>
    <w:rsid w:val="00B9061F"/>
    <w:rsid w:val="00B90D84"/>
    <w:rsid w:val="00BB46FD"/>
    <w:rsid w:val="00BD655D"/>
    <w:rsid w:val="00BE67C9"/>
    <w:rsid w:val="00C0100D"/>
    <w:rsid w:val="00C017D0"/>
    <w:rsid w:val="00C202B9"/>
    <w:rsid w:val="00C24E1E"/>
    <w:rsid w:val="00C41478"/>
    <w:rsid w:val="00C640AD"/>
    <w:rsid w:val="00CA5C91"/>
    <w:rsid w:val="00CA7A2E"/>
    <w:rsid w:val="00CB0EDF"/>
    <w:rsid w:val="00CB530A"/>
    <w:rsid w:val="00CB7750"/>
    <w:rsid w:val="00CC1587"/>
    <w:rsid w:val="00CC38B4"/>
    <w:rsid w:val="00CC5145"/>
    <w:rsid w:val="00CD2505"/>
    <w:rsid w:val="00CF68DC"/>
    <w:rsid w:val="00D05FE3"/>
    <w:rsid w:val="00D14483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A3907"/>
    <w:rsid w:val="00DC121F"/>
    <w:rsid w:val="00DC4B2A"/>
    <w:rsid w:val="00DC56F9"/>
    <w:rsid w:val="00DE23D4"/>
    <w:rsid w:val="00DF05C0"/>
    <w:rsid w:val="00E03EF9"/>
    <w:rsid w:val="00E13AFD"/>
    <w:rsid w:val="00E24989"/>
    <w:rsid w:val="00E34B65"/>
    <w:rsid w:val="00E3631C"/>
    <w:rsid w:val="00E411DD"/>
    <w:rsid w:val="00E50C20"/>
    <w:rsid w:val="00E50CAA"/>
    <w:rsid w:val="00E51979"/>
    <w:rsid w:val="00E54FDF"/>
    <w:rsid w:val="00E805B3"/>
    <w:rsid w:val="00EB0210"/>
    <w:rsid w:val="00EB6AB7"/>
    <w:rsid w:val="00EC6D1E"/>
    <w:rsid w:val="00ED3748"/>
    <w:rsid w:val="00EF4905"/>
    <w:rsid w:val="00F003A7"/>
    <w:rsid w:val="00F16B2C"/>
    <w:rsid w:val="00F22255"/>
    <w:rsid w:val="00F23767"/>
    <w:rsid w:val="00F24001"/>
    <w:rsid w:val="00F41227"/>
    <w:rsid w:val="00F422C1"/>
    <w:rsid w:val="00F430C2"/>
    <w:rsid w:val="00F52B46"/>
    <w:rsid w:val="00F733FA"/>
    <w:rsid w:val="00F849D4"/>
    <w:rsid w:val="00FC58C8"/>
    <w:rsid w:val="00FC604A"/>
    <w:rsid w:val="00FD5B9B"/>
    <w:rsid w:val="00FE2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C20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9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344</TotalTime>
  <Pages>2</Pages>
  <Words>455</Words>
  <Characters>2600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51</cp:revision>
  <cp:lastPrinted>2021-11-16T07:11:00Z</cp:lastPrinted>
  <dcterms:created xsi:type="dcterms:W3CDTF">2019-11-14T13:44:00Z</dcterms:created>
  <dcterms:modified xsi:type="dcterms:W3CDTF">2021-11-25T14:20:00Z</dcterms:modified>
</cp:coreProperties>
</file>